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30C4" w14:textId="0699E3A0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505B0" w:rsidRPr="002505B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</w:t>
      </w:r>
      <w:r w:rsidR="00EF5B3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05503</w:t>
      </w:r>
    </w:p>
    <w:p w14:paraId="37678CDF" w14:textId="77777777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33B5AF93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F0950" w:rsidRPr="005F0950">
        <w:rPr>
          <w:rFonts w:ascii="Arial" w:eastAsia="Calibri" w:hAnsi="Arial" w:cs="Arial"/>
          <w:b/>
          <w:bCs/>
          <w:sz w:val="24"/>
          <w:lang w:val="en-US"/>
        </w:rPr>
        <w:t>Discussion on IoT NTN SAN demodulation performance</w:t>
      </w:r>
    </w:p>
    <w:p w14:paraId="1CACA9D1" w14:textId="6C589BCF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164784">
        <w:rPr>
          <w:rFonts w:ascii="Arial" w:eastAsia="Calibri" w:hAnsi="Arial" w:cs="Arial"/>
          <w:b/>
          <w:bCs/>
          <w:sz w:val="24"/>
          <w:lang w:val="en-US"/>
        </w:rPr>
        <w:t>32.6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6A26EF3" w14:textId="1D9AA008" w:rsidR="00F248DA" w:rsidRDefault="00164784" w:rsidP="005C23A4">
      <w:pPr>
        <w:rPr>
          <w:lang w:val="en-US"/>
        </w:rPr>
      </w:pPr>
      <w:r>
        <w:rPr>
          <w:lang w:val="en-US"/>
        </w:rPr>
        <w:t xml:space="preserve">In this document Nokia presents some perspectives on the ongoing Rel-19 work item on NR IoT NTN for less than 5 </w:t>
      </w:r>
      <w:proofErr w:type="spellStart"/>
      <w:r>
        <w:rPr>
          <w:lang w:val="en-US"/>
        </w:rPr>
        <w:t>MHz.</w:t>
      </w:r>
      <w:proofErr w:type="spellEnd"/>
    </w:p>
    <w:p w14:paraId="49CD417E" w14:textId="39194CD3" w:rsidR="00164784" w:rsidRPr="00614DD8" w:rsidRDefault="00164784" w:rsidP="005C23A4">
      <w:pPr>
        <w:rPr>
          <w:lang w:val="en-US"/>
        </w:rPr>
      </w:pPr>
      <w:r>
        <w:rPr>
          <w:lang w:val="en-US"/>
        </w:rPr>
        <w:t xml:space="preserve">Some views are presented based on open issues from the WF from RAN4#114-bis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_Ref197627472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F2B5E99" w14:textId="0A437CDE" w:rsidR="009252E3" w:rsidRDefault="00164784" w:rsidP="009252E3">
      <w:pPr>
        <w:pStyle w:val="RAN4H2"/>
        <w:rPr>
          <w:lang w:val="en-US"/>
        </w:rPr>
      </w:pPr>
      <w:r w:rsidRPr="00164784">
        <w:rPr>
          <w:lang w:val="en-US"/>
        </w:rPr>
        <w:t xml:space="preserve">PUSCH </w:t>
      </w:r>
    </w:p>
    <w:p w14:paraId="62790584" w14:textId="5C8D3298" w:rsidR="009252E3" w:rsidRDefault="00164784" w:rsidP="009252E3">
      <w:pPr>
        <w:rPr>
          <w:lang w:val="en-US"/>
        </w:rPr>
      </w:pPr>
      <w:r>
        <w:rPr>
          <w:lang w:val="en-US"/>
        </w:rPr>
        <w:t xml:space="preserve">For NR IoT NTN the performance requirements for less than 5 MHz will have negligible difference,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that when moving from 5 MHz to 3 MHz in TN. </w:t>
      </w: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there is no need to define PUSCH requirements for less than 5 MHz and indeed the same requirement can be reused.</w:t>
      </w:r>
    </w:p>
    <w:p w14:paraId="791CBF90" w14:textId="14ED109A" w:rsidR="00164784" w:rsidRDefault="00A418FD" w:rsidP="009252E3">
      <w:pPr>
        <w:rPr>
          <w:lang w:val="en-US"/>
        </w:rPr>
      </w:pPr>
      <w:r>
        <w:rPr>
          <w:lang w:val="en-US"/>
        </w:rPr>
        <w:t>Furthermore,</w:t>
      </w:r>
      <w:r w:rsidR="00164784">
        <w:rPr>
          <w:lang w:val="en-US"/>
        </w:rPr>
        <w:t xml:space="preserve"> </w:t>
      </w:r>
      <w:r>
        <w:rPr>
          <w:lang w:val="en-US"/>
        </w:rPr>
        <w:t xml:space="preserve">an </w:t>
      </w:r>
      <w:r w:rsidR="00164784">
        <w:rPr>
          <w:lang w:val="en-US"/>
        </w:rPr>
        <w:t xml:space="preserve">applicability rule should be applied </w:t>
      </w:r>
      <w:r>
        <w:rPr>
          <w:lang w:val="en-US"/>
        </w:rPr>
        <w:t>such that a SAN which passes</w:t>
      </w:r>
      <w:r w:rsidR="00164784">
        <w:rPr>
          <w:lang w:val="en-US"/>
        </w:rPr>
        <w:t xml:space="preserve"> th</w:t>
      </w:r>
      <w:r>
        <w:rPr>
          <w:lang w:val="en-US"/>
        </w:rPr>
        <w:t>e 5 MHz requirement is suitable for 3 MHz deployments</w:t>
      </w:r>
    </w:p>
    <w:p w14:paraId="7F003530" w14:textId="2E960D04" w:rsidR="00164784" w:rsidRDefault="00164784" w:rsidP="009252E3">
      <w:pPr>
        <w:rPr>
          <w:lang w:val="en-US"/>
        </w:rPr>
      </w:pPr>
      <w:r>
        <w:rPr>
          <w:lang w:val="en-US"/>
        </w:rPr>
        <w:t xml:space="preserve">It is </w:t>
      </w:r>
      <w:r w:rsidR="00A418FD">
        <w:rPr>
          <w:lang w:val="en-US"/>
        </w:rPr>
        <w:t>expected that it will be unlikely that a SAN will be deployed that will only utilize a 3 MHz BW channel.</w:t>
      </w:r>
    </w:p>
    <w:p w14:paraId="3C8986CA" w14:textId="6B894953" w:rsidR="009252E3" w:rsidRDefault="009252E3" w:rsidP="009252E3">
      <w:pPr>
        <w:pStyle w:val="RAN4proposal"/>
        <w:rPr>
          <w:lang w:val="en-US"/>
        </w:rPr>
      </w:pPr>
      <w:bookmarkStart w:id="5" w:name="_Toc197628817"/>
      <w:r>
        <w:rPr>
          <w:lang w:val="en-US"/>
        </w:rPr>
        <w:t xml:space="preserve">RAN4 shall </w:t>
      </w:r>
      <w:r w:rsidR="00A418FD">
        <w:rPr>
          <w:lang w:val="en-US"/>
        </w:rPr>
        <w:t>not introduce new PUSCH performance requirements for less than 5MHz IoT NTN</w:t>
      </w:r>
      <w:bookmarkEnd w:id="5"/>
      <w:r w:rsidR="00A418FD">
        <w:rPr>
          <w:lang w:val="en-US"/>
        </w:rPr>
        <w:t xml:space="preserve"> </w:t>
      </w:r>
    </w:p>
    <w:p w14:paraId="7AD85387" w14:textId="04ABACF2" w:rsidR="00A418FD" w:rsidRPr="00A418FD" w:rsidRDefault="00A418FD" w:rsidP="00A418FD">
      <w:pPr>
        <w:pStyle w:val="RAN4proposal"/>
        <w:rPr>
          <w:lang w:val="en-US"/>
        </w:rPr>
      </w:pPr>
      <w:bookmarkStart w:id="6" w:name="_Toc197628818"/>
      <w:r>
        <w:rPr>
          <w:lang w:val="en-US"/>
        </w:rPr>
        <w:t>RAN4 should consider the introduction of an applicability rule for PUSCH</w:t>
      </w:r>
      <w:bookmarkEnd w:id="6"/>
    </w:p>
    <w:p w14:paraId="6735D434" w14:textId="77777777" w:rsidR="00164784" w:rsidRDefault="00164784" w:rsidP="005E2D0F">
      <w:pPr>
        <w:pStyle w:val="RAN4H2"/>
        <w:rPr>
          <w:lang w:val="en-US"/>
        </w:rPr>
      </w:pPr>
      <w:r w:rsidRPr="00164784">
        <w:rPr>
          <w:lang w:val="en-US"/>
        </w:rPr>
        <w:t xml:space="preserve">PUCCH </w:t>
      </w:r>
    </w:p>
    <w:p w14:paraId="5B5941F0" w14:textId="175AAACE" w:rsidR="00164784" w:rsidRPr="00164784" w:rsidRDefault="00A418FD" w:rsidP="00164784">
      <w:pPr>
        <w:rPr>
          <w:lang w:val="en-US"/>
        </w:rPr>
      </w:pPr>
      <w:r>
        <w:rPr>
          <w:lang w:val="en-US"/>
        </w:rPr>
        <w:t xml:space="preserve">For PUCCH the reduced frequency hopping bandwidth that is enforced with </w:t>
      </w:r>
      <w:r w:rsidR="00EF5B38">
        <w:rPr>
          <w:lang w:val="en-US"/>
        </w:rPr>
        <w:t xml:space="preserve">a BW of 3 MHz means that some formats are negatively impacted in terms of performance. This was shown in the TN work item in Rel-18 to be PUCCH Format 2; </w:t>
      </w:r>
      <w:proofErr w:type="gramStart"/>
      <w:r w:rsidR="00EF5B38">
        <w:rPr>
          <w:lang w:val="en-US"/>
        </w:rPr>
        <w:t>thus</w:t>
      </w:r>
      <w:proofErr w:type="gramEnd"/>
      <w:r w:rsidR="00EF5B38">
        <w:rPr>
          <w:lang w:val="en-US"/>
        </w:rPr>
        <w:t xml:space="preserve"> requirements may wish to be defined </w:t>
      </w:r>
      <w:proofErr w:type="gramStart"/>
      <w:r w:rsidR="00EF5B38">
        <w:rPr>
          <w:lang w:val="en-US"/>
        </w:rPr>
        <w:t>to</w:t>
      </w:r>
      <w:proofErr w:type="gramEnd"/>
      <w:r w:rsidR="00EF5B38">
        <w:rPr>
          <w:lang w:val="en-US"/>
        </w:rPr>
        <w:t xml:space="preserve"> this </w:t>
      </w:r>
      <w:proofErr w:type="gramStart"/>
      <w:r w:rsidR="00EF5B38">
        <w:rPr>
          <w:lang w:val="en-US"/>
        </w:rPr>
        <w:t>in</w:t>
      </w:r>
      <w:proofErr w:type="gramEnd"/>
      <w:r w:rsidR="00EF5B38">
        <w:rPr>
          <w:lang w:val="en-US"/>
        </w:rPr>
        <w:t xml:space="preserve"> 3 MHz channels.</w:t>
      </w:r>
    </w:p>
    <w:p w14:paraId="08CE612E" w14:textId="0C162083" w:rsidR="009252E3" w:rsidRPr="009252E3" w:rsidRDefault="009252E3" w:rsidP="009252E3">
      <w:pPr>
        <w:pStyle w:val="RAN4proposal"/>
        <w:rPr>
          <w:lang w:val="en-US"/>
        </w:rPr>
      </w:pPr>
      <w:bookmarkStart w:id="7" w:name="_Toc197628819"/>
      <w:r>
        <w:rPr>
          <w:lang w:val="en-US"/>
        </w:rPr>
        <w:t xml:space="preserve">RAN4 shall </w:t>
      </w:r>
      <w:r w:rsidR="00EF5B38">
        <w:rPr>
          <w:lang w:val="en-US"/>
        </w:rPr>
        <w:t>d</w:t>
      </w:r>
      <w:r w:rsidR="00EF5B38" w:rsidRPr="00EF5B38">
        <w:rPr>
          <w:lang w:val="en-US"/>
        </w:rPr>
        <w:t>efine PUCCH format 2 cases for SAN</w:t>
      </w:r>
      <w:r w:rsidR="00EF5B38">
        <w:rPr>
          <w:lang w:val="en-US"/>
        </w:rPr>
        <w:t xml:space="preserve"> demodulation</w:t>
      </w:r>
      <w:bookmarkEnd w:id="7"/>
    </w:p>
    <w:p w14:paraId="25389567" w14:textId="77777777" w:rsidR="00164784" w:rsidRDefault="00164784" w:rsidP="00686DDC">
      <w:pPr>
        <w:pStyle w:val="RAN4H2"/>
        <w:rPr>
          <w:lang w:val="en-US"/>
        </w:rPr>
      </w:pPr>
      <w:r w:rsidRPr="00164784">
        <w:rPr>
          <w:lang w:val="en-US"/>
        </w:rPr>
        <w:t xml:space="preserve">PRACH </w:t>
      </w:r>
    </w:p>
    <w:p w14:paraId="64980A93" w14:textId="2885A480" w:rsidR="00164784" w:rsidRPr="00164784" w:rsidRDefault="00EF5B38" w:rsidP="00164784">
      <w:pPr>
        <w:rPr>
          <w:lang w:val="en-US"/>
        </w:rPr>
      </w:pPr>
      <w:r w:rsidRPr="00EF5B38">
        <w:rPr>
          <w:lang w:val="en-US"/>
        </w:rPr>
        <w:t xml:space="preserve">For NR IoT NTN the performance requirements for less than 5 MHz will have negligible difference, </w:t>
      </w:r>
      <w:proofErr w:type="gramStart"/>
      <w:r w:rsidRPr="00EF5B38">
        <w:rPr>
          <w:lang w:val="en-US"/>
        </w:rPr>
        <w:t>similar to</w:t>
      </w:r>
      <w:proofErr w:type="gramEnd"/>
      <w:r w:rsidRPr="00EF5B38">
        <w:rPr>
          <w:lang w:val="en-US"/>
        </w:rPr>
        <w:t xml:space="preserve"> that when moving from 5 MHz to 3 MHz in TN. </w:t>
      </w:r>
      <w:proofErr w:type="gramStart"/>
      <w:r w:rsidRPr="00EF5B38">
        <w:rPr>
          <w:lang w:val="en-US"/>
        </w:rPr>
        <w:t>Therefore</w:t>
      </w:r>
      <w:proofErr w:type="gramEnd"/>
      <w:r w:rsidRPr="00EF5B38">
        <w:rPr>
          <w:lang w:val="en-US"/>
        </w:rPr>
        <w:t xml:space="preserve"> there is no need to define P</w:t>
      </w:r>
      <w:r>
        <w:rPr>
          <w:lang w:val="en-US"/>
        </w:rPr>
        <w:t>RACH</w:t>
      </w:r>
      <w:r w:rsidRPr="00EF5B38">
        <w:rPr>
          <w:lang w:val="en-US"/>
        </w:rPr>
        <w:t xml:space="preserve"> requirements for less than 5 MHz and indeed the same requirement can be reused.</w:t>
      </w:r>
    </w:p>
    <w:p w14:paraId="4EC5D881" w14:textId="77777777" w:rsidR="00EF5B38" w:rsidRPr="00EF5B38" w:rsidRDefault="00EF5B38" w:rsidP="00EF5B38">
      <w:pPr>
        <w:pStyle w:val="RAN4proposal"/>
        <w:rPr>
          <w:lang w:val="en-US"/>
        </w:rPr>
      </w:pPr>
      <w:bookmarkStart w:id="8" w:name="_Toc197628820"/>
      <w:r w:rsidRPr="00EF5B38">
        <w:rPr>
          <w:lang w:val="en-US"/>
        </w:rPr>
        <w:t>RAN4 shall not introduce new PUSCH performance requirements for less than 5MHz IoT NTN</w:t>
      </w:r>
      <w:bookmarkEnd w:id="8"/>
      <w:r w:rsidRPr="00EF5B38">
        <w:rPr>
          <w:lang w:val="en-US"/>
        </w:rPr>
        <w:t xml:space="preserve"> </w:t>
      </w:r>
    </w:p>
    <w:p w14:paraId="170FB94A" w14:textId="77777777" w:rsidR="00EF5B38" w:rsidRPr="00EF5B38" w:rsidRDefault="00EF5B38" w:rsidP="00EF5B38">
      <w:pPr>
        <w:pStyle w:val="RAN4proposal"/>
        <w:rPr>
          <w:lang w:val="en-US"/>
        </w:rPr>
      </w:pPr>
      <w:bookmarkStart w:id="9" w:name="_Toc197628821"/>
      <w:r w:rsidRPr="00EF5B38">
        <w:rPr>
          <w:lang w:val="en-US"/>
        </w:rPr>
        <w:t>RAN4 should consider the introduction of an applicability rule for PUSCH</w:t>
      </w:r>
      <w:bookmarkEnd w:id="9"/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0" w:name="_Toc116995848"/>
      <w:r w:rsidRPr="00614DD8">
        <w:rPr>
          <w:lang w:val="en-US"/>
        </w:rPr>
        <w:lastRenderedPageBreak/>
        <w:t>Conclusion</w:t>
      </w:r>
      <w:bookmarkEnd w:id="10"/>
    </w:p>
    <w:p w14:paraId="648B4D72" w14:textId="16868FB1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5F618E">
        <w:rPr>
          <w:lang w:val="en-US"/>
        </w:rPr>
        <w:t>5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41EED228" w14:textId="77777777" w:rsidR="00EF5B38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020131F6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17" w:history="1">
        <w:r w:rsidRPr="00AD49F0">
          <w:rPr>
            <w:rStyle w:val="Hyperlink"/>
            <w:noProof/>
            <w:lang w:val="en-US"/>
          </w:rPr>
          <w:t>Proposal 1: RAN4 shall not introduce new PUSCH performance requirements for less than 5MHz IoT NTN</w:t>
        </w:r>
      </w:hyperlink>
    </w:p>
    <w:p w14:paraId="02E64D4A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18" w:history="1">
        <w:r w:rsidRPr="00AD49F0">
          <w:rPr>
            <w:rStyle w:val="Hyperlink"/>
            <w:noProof/>
            <w:lang w:val="en-US"/>
          </w:rPr>
          <w:t>Proposal 2: RAN4 should consider the introduction of an applicability rule for PUSCH</w:t>
        </w:r>
      </w:hyperlink>
    </w:p>
    <w:p w14:paraId="582FB5B9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19" w:history="1">
        <w:r w:rsidRPr="00AD49F0">
          <w:rPr>
            <w:rStyle w:val="Hyperlink"/>
            <w:noProof/>
            <w:lang w:val="en-US"/>
          </w:rPr>
          <w:t>Proposal 3: RAN4 shall define PUCCH format 2 cases for SAN demodulation</w:t>
        </w:r>
      </w:hyperlink>
    </w:p>
    <w:p w14:paraId="395B60A1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20" w:history="1">
        <w:r w:rsidRPr="00AD49F0">
          <w:rPr>
            <w:rStyle w:val="Hyperlink"/>
            <w:noProof/>
            <w:lang w:val="en-US"/>
          </w:rPr>
          <w:t>Proposal 4: RAN4 shall not introduce new PUSCH performance requirements for less than 5MHz IoT NTN</w:t>
        </w:r>
      </w:hyperlink>
    </w:p>
    <w:p w14:paraId="0196DE4D" w14:textId="77777777" w:rsidR="00EF5B38" w:rsidRDefault="00EF5B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28821" w:history="1">
        <w:r w:rsidRPr="00AD49F0">
          <w:rPr>
            <w:rStyle w:val="Hyperlink"/>
            <w:noProof/>
            <w:lang w:val="en-US"/>
          </w:rPr>
          <w:t>Proposal 5: RAN4 should consider the introduction of an applicability rule for PUSCH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1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1"/>
    </w:p>
    <w:p w14:paraId="75969537" w14:textId="5AD2D4B3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2" w:name="_Ref114500673"/>
      <w:bookmarkStart w:id="13" w:name="_Ref173829981"/>
      <w:bookmarkStart w:id="14" w:name="_Ref197627472"/>
      <w:bookmarkEnd w:id="12"/>
      <w:r w:rsidRPr="007E139E">
        <w:rPr>
          <w:lang w:val="en-US"/>
        </w:rPr>
        <w:t>R4-2</w:t>
      </w:r>
      <w:r w:rsidR="00164784">
        <w:rPr>
          <w:lang w:val="en-US"/>
        </w:rPr>
        <w:t>504753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bookmarkEnd w:id="13"/>
      <w:r w:rsidR="00164784" w:rsidRPr="00164784">
        <w:rPr>
          <w:lang w:val="en-US"/>
        </w:rPr>
        <w:t xml:space="preserve">WF for NR IoT NTN less than 5MHz </w:t>
      </w:r>
      <w:proofErr w:type="spellStart"/>
      <w:r w:rsidR="00164784" w:rsidRPr="00164784">
        <w:rPr>
          <w:lang w:val="en-US"/>
        </w:rPr>
        <w:t>demod</w:t>
      </w:r>
      <w:proofErr w:type="spellEnd"/>
      <w:r w:rsidR="00F248DA">
        <w:rPr>
          <w:lang w:val="en-US"/>
        </w:rPr>
        <w:t xml:space="preserve">”, </w:t>
      </w:r>
      <w:r w:rsidR="00164784">
        <w:rPr>
          <w:lang w:val="en-US"/>
        </w:rPr>
        <w:t>Ericsson</w:t>
      </w:r>
      <w:r w:rsidR="00F248DA">
        <w:rPr>
          <w:lang w:val="en-US"/>
        </w:rPr>
        <w:t>, RAN4#</w:t>
      </w:r>
      <w:r w:rsidR="00281336">
        <w:rPr>
          <w:lang w:val="en-US"/>
        </w:rPr>
        <w:t>11</w:t>
      </w:r>
      <w:r w:rsidR="00164784">
        <w:rPr>
          <w:lang w:val="en-US"/>
        </w:rPr>
        <w:t>4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164784">
        <w:rPr>
          <w:lang w:val="en-US"/>
        </w:rPr>
        <w:t>Wuhan</w:t>
      </w:r>
      <w:r w:rsidR="00F248DA">
        <w:rPr>
          <w:lang w:val="en-US"/>
        </w:rPr>
        <w:t xml:space="preserve">, </w:t>
      </w:r>
      <w:r w:rsidR="00164784">
        <w:rPr>
          <w:lang w:val="en-US"/>
        </w:rPr>
        <w:t>May 2025</w:t>
      </w:r>
      <w:bookmarkEnd w:id="14"/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  <w:num w:numId="29" w16cid:durableId="1324315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784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0950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06BF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6B11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22ACC"/>
    <w:rsid w:val="009252E3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18FD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FD6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5B38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28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3</cp:revision>
  <dcterms:created xsi:type="dcterms:W3CDTF">2025-05-08T19:04:00Z</dcterms:created>
  <dcterms:modified xsi:type="dcterms:W3CDTF">2025-05-08T19:33:00Z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